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56BD1" w14:textId="2890222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C21340">
        <w:rPr>
          <w:rFonts w:cs="Arial"/>
          <w:bCs/>
          <w:sz w:val="22"/>
          <w:szCs w:val="22"/>
        </w:rPr>
        <w:t>S3-21</w:t>
      </w:r>
      <w:r w:rsidR="00A829B2">
        <w:rPr>
          <w:rFonts w:cs="Arial"/>
          <w:bCs/>
          <w:sz w:val="22"/>
          <w:szCs w:val="22"/>
        </w:rPr>
        <w:t>0488</w:t>
      </w:r>
      <w:bookmarkStart w:id="3" w:name="_GoBack"/>
      <w:bookmarkEnd w:id="3"/>
    </w:p>
    <w:p w14:paraId="2085FE54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4F7AA858" w14:textId="77777777" w:rsidR="00B97703" w:rsidRDefault="00B97703">
      <w:pPr>
        <w:rPr>
          <w:rFonts w:ascii="Arial" w:hAnsi="Arial" w:cs="Arial"/>
        </w:rPr>
      </w:pPr>
    </w:p>
    <w:p w14:paraId="2F990AEA" w14:textId="12BB34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1340">
        <w:rPr>
          <w:rFonts w:ascii="Arial" w:hAnsi="Arial" w:cs="Arial"/>
          <w:b/>
          <w:sz w:val="22"/>
          <w:szCs w:val="22"/>
        </w:rPr>
        <w:t xml:space="preserve">[DRAFT] </w:t>
      </w:r>
      <w:r w:rsidR="008E4F70" w:rsidRPr="008E4F70">
        <w:rPr>
          <w:rFonts w:ascii="Arial" w:hAnsi="Arial" w:cs="Arial"/>
          <w:bCs/>
        </w:rPr>
        <w:t>Reply LS on False Base Station Detection</w:t>
      </w:r>
    </w:p>
    <w:p w14:paraId="1D448FC5" w14:textId="297056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3EE1" w:rsidRPr="00A27D29">
        <w:rPr>
          <w:rFonts w:ascii="Arial" w:hAnsi="Arial" w:cs="Arial"/>
          <w:bCs/>
        </w:rPr>
        <w:t>Reply LS to SA3 on FBS detection</w:t>
      </w:r>
      <w:r w:rsidR="00BA3EE1" w:rsidRPr="00BA3EE1">
        <w:rPr>
          <w:rFonts w:ascii="Arial" w:hAnsi="Arial" w:cs="Arial"/>
          <w:b/>
          <w:bCs/>
          <w:sz w:val="22"/>
          <w:szCs w:val="22"/>
        </w:rPr>
        <w:t xml:space="preserve"> </w:t>
      </w:r>
      <w:r w:rsidR="00B901C9">
        <w:rPr>
          <w:rFonts w:ascii="Arial" w:hAnsi="Arial" w:cs="Arial"/>
          <w:b/>
          <w:bCs/>
          <w:sz w:val="22"/>
          <w:szCs w:val="22"/>
        </w:rPr>
        <w:t>(</w:t>
      </w:r>
      <w:r w:rsidR="001D6868" w:rsidRPr="001D6868">
        <w:rPr>
          <w:rFonts w:ascii="Arial" w:hAnsi="Arial" w:cs="Arial"/>
          <w:bCs/>
        </w:rPr>
        <w:t>R2-1914224</w:t>
      </w:r>
      <w:r w:rsidR="00B901C9">
        <w:rPr>
          <w:rFonts w:ascii="Arial" w:hAnsi="Arial" w:cs="Arial"/>
          <w:bCs/>
        </w:rPr>
        <w:t>)</w:t>
      </w:r>
      <w:r w:rsidR="000A7D4E" w:rsidRPr="00C33C57">
        <w:rPr>
          <w:rFonts w:ascii="Arial" w:hAnsi="Arial" w:cs="Arial"/>
          <w:bCs/>
        </w:rPr>
        <w:t xml:space="preserve"> </w:t>
      </w:r>
    </w:p>
    <w:p w14:paraId="6A4C4D75" w14:textId="66992E27" w:rsidR="00B97703" w:rsidRPr="00BE066E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5BE8" w:rsidRPr="00B95BE8">
        <w:rPr>
          <w:rFonts w:ascii="Arial" w:hAnsi="Arial" w:cs="Arial"/>
          <w:bCs/>
        </w:rPr>
        <w:t>Release 17</w:t>
      </w:r>
    </w:p>
    <w:bookmarkEnd w:id="6"/>
    <w:bookmarkEnd w:id="7"/>
    <w:bookmarkEnd w:id="8"/>
    <w:p w14:paraId="0C4479FE" w14:textId="7F19D7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B10" w:rsidRPr="00CC7B10">
        <w:rPr>
          <w:rFonts w:ascii="Arial" w:hAnsi="Arial" w:cs="Arial"/>
          <w:bCs/>
        </w:rPr>
        <w:t>FS_5GFBS</w:t>
      </w:r>
    </w:p>
    <w:p w14:paraId="3A08B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176A3F" w14:textId="141616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Qualcomm Incorporated (to be SA3 after SA3 approval)</w:t>
      </w:r>
    </w:p>
    <w:p w14:paraId="2953E741" w14:textId="2DA5F6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063" w:rsidRPr="00064063">
        <w:rPr>
          <w:rFonts w:ascii="Arial" w:hAnsi="Arial" w:cs="Arial"/>
          <w:bCs/>
        </w:rPr>
        <w:t>RAN2</w:t>
      </w:r>
    </w:p>
    <w:p w14:paraId="12DB5F8A" w14:textId="42378ADB" w:rsidR="00B97703" w:rsidRPr="00C80B89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6F1E" w:rsidRPr="00A66F1E">
        <w:rPr>
          <w:rFonts w:ascii="Arial" w:hAnsi="Arial" w:cs="Arial"/>
          <w:bCs/>
        </w:rPr>
        <w:t>RAN3</w:t>
      </w:r>
    </w:p>
    <w:bookmarkEnd w:id="9"/>
    <w:bookmarkEnd w:id="10"/>
    <w:p w14:paraId="04ECEA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DCDCE8" w14:textId="535270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6000" w:rsidRPr="007B6000">
        <w:rPr>
          <w:rFonts w:ascii="Arial" w:hAnsi="Arial" w:cs="Arial"/>
          <w:bCs/>
        </w:rPr>
        <w:t>Soo Bum Lee</w:t>
      </w:r>
    </w:p>
    <w:p w14:paraId="27136961" w14:textId="2A837A0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1DB2" w:rsidRPr="00C61DB2">
        <w:rPr>
          <w:rFonts w:ascii="Arial" w:hAnsi="Arial" w:cs="Arial"/>
          <w:bCs/>
        </w:rPr>
        <w:t>soobuml@qti.qualcomm.com</w:t>
      </w:r>
      <w:r w:rsidR="00B92B1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BE7173" w14:textId="018CC3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131F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BF3D9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636198" w14:textId="00A8D7AB" w:rsidR="00B97703" w:rsidRPr="00B92B11" w:rsidRDefault="00B97703" w:rsidP="00B92B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2B11">
        <w:rPr>
          <w:rFonts w:ascii="Arial" w:hAnsi="Arial" w:cs="Arial"/>
          <w:bCs/>
        </w:rPr>
        <w:t xml:space="preserve">None </w:t>
      </w:r>
    </w:p>
    <w:p w14:paraId="38A3B1C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9BE5B6" w14:textId="2398A009" w:rsidR="00221CB7" w:rsidRPr="00D64681" w:rsidRDefault="001D3BD5" w:rsidP="000F6242">
      <w:pPr>
        <w:rPr>
          <w:rFonts w:ascii="Arial" w:hAnsi="Arial" w:cs="Arial"/>
          <w:bCs/>
        </w:rPr>
      </w:pPr>
      <w:r w:rsidRPr="001D3BD5">
        <w:rPr>
          <w:rFonts w:ascii="Arial" w:hAnsi="Arial" w:cs="Arial"/>
          <w:bCs/>
        </w:rPr>
        <w:t>SA3 would like to thank RAN2 for the analysis and considerations and will keep RAN2 informed of SA3 progress.</w:t>
      </w:r>
    </w:p>
    <w:p w14:paraId="30892E9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CDEAF8" w14:textId="09F5B7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3191E">
        <w:rPr>
          <w:rFonts w:ascii="Arial" w:hAnsi="Arial" w:cs="Arial"/>
          <w:b/>
        </w:rPr>
        <w:t xml:space="preserve"> </w:t>
      </w:r>
      <w:r w:rsidR="00E47238" w:rsidRPr="00E47238">
        <w:rPr>
          <w:rFonts w:ascii="Arial" w:hAnsi="Arial" w:cs="Arial"/>
          <w:b/>
        </w:rPr>
        <w:t>RAN2</w:t>
      </w:r>
      <w:r w:rsidR="000F624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43797ED2" w14:textId="66248F41" w:rsidR="00B97703" w:rsidRPr="00017F23" w:rsidRDefault="00B97703" w:rsidP="008173A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5037C" w:rsidRPr="00B5037C">
        <w:rPr>
          <w:rFonts w:ascii="Arial" w:hAnsi="Arial" w:cs="Arial"/>
          <w:bCs/>
        </w:rPr>
        <w:t>SA3 kindly requests RAN2 to take the above answers into account.</w:t>
      </w:r>
    </w:p>
    <w:p w14:paraId="2703172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9C1D5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1E7B34" w14:textId="7C925848" w:rsidR="002F1940" w:rsidRPr="006052AD" w:rsidRDefault="006052AD" w:rsidP="002F1940">
      <w:bookmarkStart w:id="11" w:name="OLE_LINK55"/>
      <w:bookmarkStart w:id="12" w:name="OLE_LINK56"/>
      <w:bookmarkStart w:id="13" w:name="OLE_LINK53"/>
      <w:bookmarkStart w:id="14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0E084B">
        <w:tab/>
      </w:r>
      <w:r w:rsidR="002F1940" w:rsidRPr="006052AD">
        <w:tab/>
      </w:r>
      <w:bookmarkEnd w:id="11"/>
      <w:bookmarkEnd w:id="12"/>
      <w:r w:rsidRPr="006052AD">
        <w:t>Electr</w:t>
      </w:r>
      <w:r>
        <w:t>onic meeting</w:t>
      </w:r>
    </w:p>
    <w:p w14:paraId="4869699C" w14:textId="648047CB" w:rsidR="002F1940" w:rsidRDefault="006052AD" w:rsidP="002F1940">
      <w:r>
        <w:t>SA3#103e</w:t>
      </w:r>
      <w:r w:rsidR="002F1940">
        <w:tab/>
      </w:r>
      <w:r>
        <w:t xml:space="preserve">17 - 28 </w:t>
      </w:r>
      <w:r w:rsidR="000E084B">
        <w:t>M</w:t>
      </w:r>
      <w:r>
        <w:t>ay 2021</w:t>
      </w:r>
      <w:bookmarkEnd w:id="13"/>
      <w:bookmarkEnd w:id="14"/>
      <w:r>
        <w:tab/>
      </w:r>
      <w:r>
        <w:tab/>
        <w:t>Electronic meeting</w:t>
      </w:r>
    </w:p>
    <w:p w14:paraId="0F0558D8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43686" w14:textId="77777777" w:rsidR="000267B4" w:rsidRDefault="000267B4">
      <w:pPr>
        <w:spacing w:after="0"/>
      </w:pPr>
      <w:r>
        <w:separator/>
      </w:r>
    </w:p>
  </w:endnote>
  <w:endnote w:type="continuationSeparator" w:id="0">
    <w:p w14:paraId="1210FA32" w14:textId="77777777" w:rsidR="000267B4" w:rsidRDefault="00026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BF5AE" w14:textId="77777777" w:rsidR="000267B4" w:rsidRDefault="000267B4">
      <w:pPr>
        <w:spacing w:after="0"/>
      </w:pPr>
      <w:r>
        <w:separator/>
      </w:r>
    </w:p>
  </w:footnote>
  <w:footnote w:type="continuationSeparator" w:id="0">
    <w:p w14:paraId="6F8E3106" w14:textId="77777777" w:rsidR="000267B4" w:rsidRDefault="000267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632"/>
    <w:rsid w:val="00017F23"/>
    <w:rsid w:val="00022087"/>
    <w:rsid w:val="000267B4"/>
    <w:rsid w:val="00062EA4"/>
    <w:rsid w:val="00064063"/>
    <w:rsid w:val="000A7D4E"/>
    <w:rsid w:val="000D07A7"/>
    <w:rsid w:val="000E084B"/>
    <w:rsid w:val="000F6242"/>
    <w:rsid w:val="00173B44"/>
    <w:rsid w:val="001A4C20"/>
    <w:rsid w:val="001A7D75"/>
    <w:rsid w:val="001D3BD5"/>
    <w:rsid w:val="001D6868"/>
    <w:rsid w:val="002176B6"/>
    <w:rsid w:val="00221CB7"/>
    <w:rsid w:val="002545DF"/>
    <w:rsid w:val="002659AF"/>
    <w:rsid w:val="00273064"/>
    <w:rsid w:val="00283823"/>
    <w:rsid w:val="002B6704"/>
    <w:rsid w:val="002B7D14"/>
    <w:rsid w:val="002C232C"/>
    <w:rsid w:val="002D29E9"/>
    <w:rsid w:val="002F1940"/>
    <w:rsid w:val="00383545"/>
    <w:rsid w:val="003A7D86"/>
    <w:rsid w:val="003F31E7"/>
    <w:rsid w:val="00433500"/>
    <w:rsid w:val="00433F71"/>
    <w:rsid w:val="00440D43"/>
    <w:rsid w:val="00465FF0"/>
    <w:rsid w:val="004B1875"/>
    <w:rsid w:val="004B3775"/>
    <w:rsid w:val="004D6941"/>
    <w:rsid w:val="004E3939"/>
    <w:rsid w:val="005603B0"/>
    <w:rsid w:val="0059631A"/>
    <w:rsid w:val="005C444E"/>
    <w:rsid w:val="006052AD"/>
    <w:rsid w:val="006060E0"/>
    <w:rsid w:val="006539A4"/>
    <w:rsid w:val="006A2D63"/>
    <w:rsid w:val="007333A2"/>
    <w:rsid w:val="00785087"/>
    <w:rsid w:val="007B3406"/>
    <w:rsid w:val="007B6000"/>
    <w:rsid w:val="007F4F92"/>
    <w:rsid w:val="008173A4"/>
    <w:rsid w:val="008731F9"/>
    <w:rsid w:val="008C3101"/>
    <w:rsid w:val="008D0E6A"/>
    <w:rsid w:val="008D772F"/>
    <w:rsid w:val="008E0B8B"/>
    <w:rsid w:val="008E4F70"/>
    <w:rsid w:val="00947A66"/>
    <w:rsid w:val="00963521"/>
    <w:rsid w:val="0099764C"/>
    <w:rsid w:val="009E4D15"/>
    <w:rsid w:val="009F6563"/>
    <w:rsid w:val="00A27D29"/>
    <w:rsid w:val="00A559A2"/>
    <w:rsid w:val="00A561C2"/>
    <w:rsid w:val="00A65CBC"/>
    <w:rsid w:val="00A66F1E"/>
    <w:rsid w:val="00A829B2"/>
    <w:rsid w:val="00B06FC4"/>
    <w:rsid w:val="00B13034"/>
    <w:rsid w:val="00B24C9F"/>
    <w:rsid w:val="00B30E8E"/>
    <w:rsid w:val="00B5037C"/>
    <w:rsid w:val="00B84D85"/>
    <w:rsid w:val="00B901C9"/>
    <w:rsid w:val="00B92B11"/>
    <w:rsid w:val="00B95BE8"/>
    <w:rsid w:val="00B97703"/>
    <w:rsid w:val="00BA3EE1"/>
    <w:rsid w:val="00BE066E"/>
    <w:rsid w:val="00C21340"/>
    <w:rsid w:val="00C215A2"/>
    <w:rsid w:val="00C3191E"/>
    <w:rsid w:val="00C61DB2"/>
    <w:rsid w:val="00C80B89"/>
    <w:rsid w:val="00C812D7"/>
    <w:rsid w:val="00CC7B10"/>
    <w:rsid w:val="00CE2A25"/>
    <w:rsid w:val="00CE3BA5"/>
    <w:rsid w:val="00CF6087"/>
    <w:rsid w:val="00D1770F"/>
    <w:rsid w:val="00D506D1"/>
    <w:rsid w:val="00D64681"/>
    <w:rsid w:val="00D65761"/>
    <w:rsid w:val="00D70D37"/>
    <w:rsid w:val="00E37282"/>
    <w:rsid w:val="00E47238"/>
    <w:rsid w:val="00E55F57"/>
    <w:rsid w:val="00ED7A0A"/>
    <w:rsid w:val="00F803BE"/>
    <w:rsid w:val="00FD03E0"/>
    <w:rsid w:val="00FE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ABF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5A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15A2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5A2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26</cp:revision>
  <cp:lastPrinted>2002-04-23T07:10:00Z</cp:lastPrinted>
  <dcterms:created xsi:type="dcterms:W3CDTF">2021-01-08T01:09:00Z</dcterms:created>
  <dcterms:modified xsi:type="dcterms:W3CDTF">2021-01-11T13:54:00Z</dcterms:modified>
</cp:coreProperties>
</file>